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1FB02410" w14:textId="77777777" w:rsidTr="00B43C31">
        <w:tc>
          <w:tcPr>
            <w:tcW w:w="5000" w:type="pct"/>
            <w:shd w:val="clear" w:color="auto" w:fill="auto"/>
          </w:tcPr>
          <w:p w14:paraId="6695E647" w14:textId="77777777" w:rsidR="005F2928" w:rsidRDefault="00940ACC" w:rsidP="0041298F">
            <w:pPr>
              <w:pStyle w:val="Picture"/>
            </w:pPr>
            <w:r>
              <w:pict w14:anchorId="4EFA13F6">
                <v:shape id="_x0000_i1027" type="#_x0000_t75" style="width:6in;height:33.3pt">
                  <v:imagedata r:id="rId7" o:title="" croptop="7373f" cropbottom="21299f"/>
                </v:shape>
              </w:pict>
            </w:r>
          </w:p>
        </w:tc>
      </w:tr>
    </w:tbl>
    <w:p w14:paraId="43642D5D" w14:textId="77777777" w:rsidR="002C5E76" w:rsidRPr="0041298F" w:rsidRDefault="00940ACC" w:rsidP="002C5E76">
      <w:pPr>
        <w:pStyle w:val="FFSHeading"/>
      </w:pPr>
      <w:r>
        <w:pict w14:anchorId="6ADC9284">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2C69C5">
        <w:t>1.2.2 Clean for Safety</w:t>
      </w:r>
    </w:p>
    <w:p w14:paraId="752D216C" w14:textId="77777777" w:rsidR="002C5E76" w:rsidRDefault="002C5E76" w:rsidP="002C5E76"/>
    <w:p w14:paraId="5F6827DD" w14:textId="77777777" w:rsidR="002C5E76" w:rsidRDefault="002C5E76" w:rsidP="002C5E76">
      <w:pPr>
        <w:pStyle w:val="ActivitySection"/>
      </w:pPr>
      <w:r>
        <w:t>Purpose</w:t>
      </w:r>
    </w:p>
    <w:p w14:paraId="39CE3E66" w14:textId="77777777" w:rsidR="002C69C5" w:rsidRDefault="002C69C5" w:rsidP="002C69C5">
      <w:pPr>
        <w:pStyle w:val="ActivityBody"/>
      </w:pPr>
      <w:r>
        <w:t xml:space="preserve">In a food science laboratory, the safety guidelines you learned in </w:t>
      </w:r>
      <w:r w:rsidRPr="0069105E">
        <w:rPr>
          <w:rStyle w:val="Italic"/>
        </w:rPr>
        <w:t>Activity 1.2.1 Safety in the Laboratory</w:t>
      </w:r>
      <w:r>
        <w:t xml:space="preserve"> are important, but additional steps need to be taken to ensure safety with food. Unlike other science laboratories, you will often eat in a food science laboratory; therefore, you must adhere to cleanliness guidelines. Cleanliness refers to being personally neat, and careful to keep or make your surroundings clean. When involved in food handling there are guidelines to follow to keep yourself and your workspace clean.</w:t>
      </w:r>
    </w:p>
    <w:p w14:paraId="383CA539" w14:textId="77777777" w:rsidR="002C69C5" w:rsidRPr="00DD5411" w:rsidRDefault="002C69C5" w:rsidP="002C69C5"/>
    <w:p w14:paraId="099B5134" w14:textId="0426460D" w:rsidR="002C5E76" w:rsidRDefault="002C69C5" w:rsidP="002C69C5">
      <w:pPr>
        <w:pStyle w:val="ActivityBody"/>
      </w:pPr>
      <w:r>
        <w:t xml:space="preserve">When you or your </w:t>
      </w:r>
      <w:r w:rsidR="00E32BD1">
        <w:t>surroundings are clean, there is</w:t>
      </w:r>
      <w:r>
        <w:t xml:space="preserve"> no dirt or germs. Washing your hands and cleaning your workspace is something you will do consistently in the food science laboratory. Cleanliness will become a habit. Every time you handle food, you should w</w:t>
      </w:r>
      <w:bookmarkStart w:id="0" w:name="_GoBack"/>
      <w:bookmarkEnd w:id="0"/>
      <w:r>
        <w:t>ash you</w:t>
      </w:r>
      <w:r w:rsidR="00E32BD1">
        <w:t>r hands</w:t>
      </w:r>
      <w:r w:rsidR="009163B6">
        <w:t xml:space="preserve"> and your workspace. You should also keep your workspace free of unused equipment and utensils</w:t>
      </w:r>
      <w:r>
        <w:t xml:space="preserve">. </w:t>
      </w:r>
      <w:r w:rsidR="00E32BD1">
        <w:t>What methods work the best for washing your hands?</w:t>
      </w:r>
      <w:r w:rsidR="009163B6">
        <w:t xml:space="preserve"> </w:t>
      </w:r>
      <w:r>
        <w:t>Should you use antibacterial cleaner when cleaning your workspace?</w:t>
      </w:r>
    </w:p>
    <w:p w14:paraId="2686F509" w14:textId="77777777" w:rsidR="003B0686" w:rsidRPr="00210996" w:rsidRDefault="003B0686" w:rsidP="002C5E76"/>
    <w:p w14:paraId="22731624"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5C80A71F" w14:textId="77777777" w:rsidTr="002C5E76">
        <w:tc>
          <w:tcPr>
            <w:tcW w:w="5499" w:type="dxa"/>
          </w:tcPr>
          <w:p w14:paraId="34251B93" w14:textId="77777777" w:rsidR="002C5E76" w:rsidRDefault="002C5E76" w:rsidP="00BE7183">
            <w:pPr>
              <w:pStyle w:val="ActivityBodyBold"/>
            </w:pPr>
            <w:r>
              <w:t xml:space="preserve">Per </w:t>
            </w:r>
            <w:r w:rsidR="003B0686">
              <w:t>g</w:t>
            </w:r>
            <w:r>
              <w:t>roup</w:t>
            </w:r>
            <w:r w:rsidR="00872250">
              <w:t xml:space="preserve"> of four students</w:t>
            </w:r>
            <w:r>
              <w:t>:</w:t>
            </w:r>
          </w:p>
          <w:p w14:paraId="0E9FAE99" w14:textId="77777777" w:rsidR="002C69C5" w:rsidRDefault="002C69C5" w:rsidP="002C69C5">
            <w:pPr>
              <w:pStyle w:val="Activitybullet"/>
            </w:pPr>
            <w:r>
              <w:t>½ head of lettuce</w:t>
            </w:r>
          </w:p>
          <w:p w14:paraId="1EF9CF0B" w14:textId="77777777" w:rsidR="002C69C5" w:rsidRDefault="00417D10" w:rsidP="002C69C5">
            <w:pPr>
              <w:pStyle w:val="Activitybullet"/>
            </w:pPr>
            <w:r>
              <w:t>Medium</w:t>
            </w:r>
            <w:r w:rsidR="002C69C5">
              <w:t xml:space="preserve"> bowl</w:t>
            </w:r>
          </w:p>
          <w:p w14:paraId="708899F5" w14:textId="77777777" w:rsidR="002C69C5" w:rsidRDefault="002C69C5" w:rsidP="002C69C5">
            <w:pPr>
              <w:pStyle w:val="Activitybullet"/>
            </w:pPr>
            <w:r>
              <w:t>Cutting knife</w:t>
            </w:r>
          </w:p>
          <w:p w14:paraId="4387385A" w14:textId="77777777" w:rsidR="002C69C5" w:rsidRDefault="002C69C5" w:rsidP="002C69C5">
            <w:pPr>
              <w:pStyle w:val="Activitybullet"/>
            </w:pPr>
            <w:r>
              <w:t>Cutting board</w:t>
            </w:r>
          </w:p>
          <w:p w14:paraId="3589A159" w14:textId="77777777" w:rsidR="002C69C5" w:rsidRDefault="002C69C5" w:rsidP="002C69C5">
            <w:pPr>
              <w:pStyle w:val="Activitybullet"/>
            </w:pPr>
            <w:r>
              <w:t>UV light</w:t>
            </w:r>
          </w:p>
          <w:p w14:paraId="7BFFA633" w14:textId="77777777" w:rsidR="002C69C5" w:rsidRDefault="002C69C5" w:rsidP="002C69C5">
            <w:pPr>
              <w:pStyle w:val="Activitybullet"/>
            </w:pPr>
            <w:r>
              <w:t>Paper towels</w:t>
            </w:r>
          </w:p>
          <w:p w14:paraId="1997EEB0" w14:textId="77777777" w:rsidR="002C69C5" w:rsidRDefault="00417D10" w:rsidP="002C69C5">
            <w:pPr>
              <w:pStyle w:val="Activitybullet"/>
            </w:pPr>
            <w:r>
              <w:t>2 k</w:t>
            </w:r>
            <w:r w:rsidR="002C69C5">
              <w:t>itchen cloth</w:t>
            </w:r>
            <w:r>
              <w:t>s</w:t>
            </w:r>
          </w:p>
          <w:p w14:paraId="74AC88A9" w14:textId="77777777" w:rsidR="002C69C5" w:rsidRDefault="002C69C5" w:rsidP="002C69C5">
            <w:pPr>
              <w:pStyle w:val="Activitybullet"/>
            </w:pPr>
            <w:r>
              <w:t>Antibacterial kitchen cleaner</w:t>
            </w:r>
          </w:p>
          <w:p w14:paraId="1A03BA7A" w14:textId="77777777" w:rsidR="002C69C5" w:rsidRDefault="002C69C5" w:rsidP="002C69C5">
            <w:pPr>
              <w:pStyle w:val="Activitybullet"/>
            </w:pPr>
            <w:r>
              <w:t>Dish soap</w:t>
            </w:r>
          </w:p>
          <w:p w14:paraId="1C159032" w14:textId="77777777" w:rsidR="002C5E76" w:rsidRDefault="002C69C5" w:rsidP="002C69C5">
            <w:pPr>
              <w:pStyle w:val="Activitybullet"/>
            </w:pPr>
            <w:r>
              <w:t>Hand soap</w:t>
            </w:r>
          </w:p>
        </w:tc>
        <w:tc>
          <w:tcPr>
            <w:tcW w:w="5499" w:type="dxa"/>
          </w:tcPr>
          <w:p w14:paraId="024998A6" w14:textId="77777777" w:rsidR="002C5E76" w:rsidRDefault="002C5E76" w:rsidP="00BE7183">
            <w:pPr>
              <w:pStyle w:val="ActivityBodyBold"/>
            </w:pPr>
            <w:r>
              <w:t xml:space="preserve">Per </w:t>
            </w:r>
            <w:r w:rsidR="00417D10">
              <w:t>class</w:t>
            </w:r>
            <w:r>
              <w:t>:</w:t>
            </w:r>
          </w:p>
          <w:p w14:paraId="5C71BA8C" w14:textId="77777777" w:rsidR="00417D10" w:rsidRPr="006776C5" w:rsidRDefault="00417D10" w:rsidP="00417D10">
            <w:pPr>
              <w:pStyle w:val="Activitybullet"/>
              <w:rPr>
                <w:i/>
                <w:iCs/>
              </w:rPr>
            </w:pPr>
            <w:proofErr w:type="spellStart"/>
            <w:r>
              <w:t>Glo</w:t>
            </w:r>
            <w:proofErr w:type="spellEnd"/>
            <w:r>
              <w:t xml:space="preserve"> Germ</w:t>
            </w:r>
            <w:r>
              <w:rPr>
                <w:rFonts w:cs="Arial"/>
              </w:rPr>
              <w:t>™ powder</w:t>
            </w:r>
          </w:p>
          <w:p w14:paraId="120E6714" w14:textId="77777777" w:rsidR="00417D10" w:rsidRPr="00417D10" w:rsidRDefault="00417D10" w:rsidP="00417D10">
            <w:pPr>
              <w:pStyle w:val="Activitybullet"/>
              <w:rPr>
                <w:i/>
                <w:iCs/>
              </w:rPr>
            </w:pPr>
            <w:proofErr w:type="spellStart"/>
            <w:r>
              <w:t>Glo</w:t>
            </w:r>
            <w:proofErr w:type="spellEnd"/>
            <w:r>
              <w:t xml:space="preserve"> Germ</w:t>
            </w:r>
            <w:r>
              <w:rPr>
                <w:rFonts w:cs="Arial"/>
              </w:rPr>
              <w:t>™ oil</w:t>
            </w:r>
          </w:p>
          <w:p w14:paraId="4D95290E" w14:textId="77777777" w:rsidR="00417D10" w:rsidRDefault="00417D10" w:rsidP="00417D10">
            <w:pPr>
              <w:pStyle w:val="ActivityBodyBold"/>
            </w:pPr>
            <w:r>
              <w:t>Per student:</w:t>
            </w:r>
          </w:p>
          <w:p w14:paraId="6E54E02A" w14:textId="77777777" w:rsidR="00417D10" w:rsidRDefault="00417D10" w:rsidP="00417D10">
            <w:pPr>
              <w:pStyle w:val="Activitybullet"/>
            </w:pPr>
            <w:r>
              <w:t>Safety glasses</w:t>
            </w:r>
          </w:p>
          <w:p w14:paraId="4928A28B" w14:textId="77777777" w:rsidR="00417D10" w:rsidRDefault="00417D10" w:rsidP="00417D10">
            <w:pPr>
              <w:pStyle w:val="Activitybullet"/>
            </w:pPr>
            <w:r>
              <w:t>Lab apron</w:t>
            </w:r>
          </w:p>
          <w:p w14:paraId="36F08EEE" w14:textId="77777777" w:rsidR="00417D10" w:rsidRDefault="00417D10" w:rsidP="00417D10">
            <w:pPr>
              <w:pStyle w:val="Activitybullet"/>
            </w:pPr>
            <w:r>
              <w:t>Pen</w:t>
            </w:r>
          </w:p>
          <w:p w14:paraId="45A81189" w14:textId="77777777" w:rsidR="00417D10" w:rsidRDefault="00417D10" w:rsidP="00417D10">
            <w:pPr>
              <w:pStyle w:val="Activitybullet"/>
              <w:rPr>
                <w:rStyle w:val="Italic"/>
              </w:rPr>
            </w:pPr>
            <w:r w:rsidRPr="00617FB3">
              <w:rPr>
                <w:rStyle w:val="Italic"/>
              </w:rPr>
              <w:t>Agriscience Notebook</w:t>
            </w:r>
          </w:p>
          <w:p w14:paraId="5BB57CC6" w14:textId="77777777" w:rsidR="00417D10" w:rsidRDefault="00417D10" w:rsidP="00417D10">
            <w:pPr>
              <w:pStyle w:val="Activitybullet"/>
            </w:pPr>
            <w:r>
              <w:rPr>
                <w:rStyle w:val="Italic"/>
              </w:rPr>
              <w:t>Laboratory Notebook</w:t>
            </w:r>
          </w:p>
        </w:tc>
      </w:tr>
    </w:tbl>
    <w:p w14:paraId="4E983F61" w14:textId="77777777" w:rsidR="002C5E76" w:rsidRDefault="002C5E76" w:rsidP="002C5E76"/>
    <w:p w14:paraId="41C45464" w14:textId="77777777" w:rsidR="002C5E76" w:rsidRDefault="002C5E76" w:rsidP="002C5E76">
      <w:pPr>
        <w:pStyle w:val="ActivitySection"/>
      </w:pPr>
      <w:r>
        <w:t>Procedure</w:t>
      </w:r>
    </w:p>
    <w:p w14:paraId="23E6463D" w14:textId="575BB601" w:rsidR="002C69C5" w:rsidRPr="00D75EDA" w:rsidRDefault="002C69C5" w:rsidP="002C69C5">
      <w:pPr>
        <w:pStyle w:val="ActivityBody"/>
      </w:pPr>
      <w:r w:rsidRPr="00D75EDA">
        <w:t xml:space="preserve">In this activity, you will investigate which methods work best to wash your hands and clean your workspace. Your teacher will assign you to a group of four. Your group will </w:t>
      </w:r>
      <w:r>
        <w:t xml:space="preserve">wash and </w:t>
      </w:r>
      <w:r w:rsidRPr="00D75EDA">
        <w:t xml:space="preserve">cut lettuce and place it in a salad bowl. When you begin, you will put a substance on </w:t>
      </w:r>
      <w:r w:rsidR="00311963">
        <w:t xml:space="preserve">your hands </w:t>
      </w:r>
      <w:r w:rsidR="009163B6">
        <w:t xml:space="preserve">representing dirt and bacteria </w:t>
      </w:r>
      <w:r w:rsidR="00311963">
        <w:t>you will view under a</w:t>
      </w:r>
      <w:r w:rsidRPr="00D75EDA">
        <w:t xml:space="preserve"> </w:t>
      </w:r>
      <w:r>
        <w:t>UV</w:t>
      </w:r>
      <w:r w:rsidRPr="00D75EDA">
        <w:t xml:space="preserve"> light. You will record observations in your </w:t>
      </w:r>
      <w:r w:rsidRPr="006834D9">
        <w:rPr>
          <w:rStyle w:val="Italic"/>
        </w:rPr>
        <w:t>Laboratory Notebook</w:t>
      </w:r>
      <w:r w:rsidRPr="00D75EDA">
        <w:t>.</w:t>
      </w:r>
    </w:p>
    <w:p w14:paraId="542157B1" w14:textId="77777777" w:rsidR="002C69C5" w:rsidRPr="00D75EDA" w:rsidRDefault="002C69C5" w:rsidP="002C69C5"/>
    <w:p w14:paraId="1E2E10B9" w14:textId="77777777" w:rsidR="002C69C5" w:rsidRPr="00DA56E0" w:rsidRDefault="002C69C5" w:rsidP="002C69C5">
      <w:pPr>
        <w:pStyle w:val="ActivityBodyBold"/>
      </w:pPr>
      <w:r>
        <w:t>Part One – Proper Hand Washing</w:t>
      </w:r>
    </w:p>
    <w:p w14:paraId="68444081" w14:textId="77777777" w:rsidR="002C69C5" w:rsidRDefault="002C69C5" w:rsidP="002C69C5">
      <w:pPr>
        <w:pStyle w:val="ActivityNumbers"/>
        <w:numPr>
          <w:ilvl w:val="0"/>
          <w:numId w:val="9"/>
        </w:numPr>
      </w:pPr>
      <w:r>
        <w:t xml:space="preserve">Put a pea size drop of </w:t>
      </w:r>
      <w:proofErr w:type="spellStart"/>
      <w:r>
        <w:t>Glo</w:t>
      </w:r>
      <w:proofErr w:type="spellEnd"/>
      <w:r>
        <w:t xml:space="preserve"> Germ</w:t>
      </w:r>
      <w:r>
        <w:rPr>
          <w:vertAlign w:val="superscript"/>
        </w:rPr>
        <w:t>™</w:t>
      </w:r>
      <w:r>
        <w:t xml:space="preserve"> on your hands and rub it all over your hands.</w:t>
      </w:r>
    </w:p>
    <w:p w14:paraId="1D6B70A7" w14:textId="77777777" w:rsidR="002C69C5" w:rsidRDefault="002C69C5" w:rsidP="002C69C5">
      <w:pPr>
        <w:pStyle w:val="ActivityNumbers"/>
        <w:numPr>
          <w:ilvl w:val="0"/>
          <w:numId w:val="9"/>
        </w:numPr>
      </w:pPr>
      <w:r>
        <w:t>Assign each group member one of the following wash procedures.</w:t>
      </w:r>
    </w:p>
    <w:p w14:paraId="3DCD7DB3" w14:textId="77777777" w:rsidR="002C69C5" w:rsidRDefault="002C69C5" w:rsidP="002C69C5">
      <w:pPr>
        <w:pStyle w:val="Activitybullet"/>
      </w:pPr>
      <w:r>
        <w:t>Rinse hands under cold water without rubbing together. Dr</w:t>
      </w:r>
      <w:r w:rsidR="0033524F">
        <w:t xml:space="preserve">y hands with a paper towel, DO NOT </w:t>
      </w:r>
      <w:r>
        <w:t>dispose of the paper towel.</w:t>
      </w:r>
    </w:p>
    <w:p w14:paraId="0F5C1D5D" w14:textId="77777777" w:rsidR="002C69C5" w:rsidRDefault="002C69C5" w:rsidP="002C69C5">
      <w:pPr>
        <w:pStyle w:val="Activitybullet"/>
      </w:pPr>
      <w:r>
        <w:t>Rinse hands under warm water without rubbing together. Dry</w:t>
      </w:r>
      <w:r w:rsidR="0033524F">
        <w:t xml:space="preserve"> hands with a paper towel, DO NOT</w:t>
      </w:r>
      <w:r>
        <w:t xml:space="preserve"> dispose of the paper towel.</w:t>
      </w:r>
    </w:p>
    <w:p w14:paraId="5BDF2A63" w14:textId="77777777" w:rsidR="002C69C5" w:rsidRDefault="0033524F" w:rsidP="002C69C5">
      <w:pPr>
        <w:pStyle w:val="Activitybullet"/>
      </w:pPr>
      <w:r>
        <w:lastRenderedPageBreak/>
        <w:t>Wash hands with hand soap. Rinse hands under cold</w:t>
      </w:r>
      <w:r w:rsidR="002C69C5">
        <w:t xml:space="preserve"> water while rubbing hands together. Dry han</w:t>
      </w:r>
      <w:r>
        <w:t>ds with a paper towel</w:t>
      </w:r>
      <w:r w:rsidR="00781CAD">
        <w:t>,</w:t>
      </w:r>
      <w:r>
        <w:t xml:space="preserve"> DO NOT</w:t>
      </w:r>
      <w:r w:rsidR="002C69C5">
        <w:t xml:space="preserve"> dispose of the paper towel.</w:t>
      </w:r>
    </w:p>
    <w:p w14:paraId="1B69FB3F" w14:textId="77777777" w:rsidR="002C69C5" w:rsidRDefault="002C69C5" w:rsidP="002C69C5">
      <w:pPr>
        <w:pStyle w:val="Activitybullet"/>
      </w:pPr>
      <w:r>
        <w:t xml:space="preserve">Wash </w:t>
      </w:r>
      <w:r w:rsidR="0033524F">
        <w:t>hands with hand soap. Rinse hands</w:t>
      </w:r>
      <w:r>
        <w:t xml:space="preserve"> under warm water while rubbing them together. Dry han</w:t>
      </w:r>
      <w:r w:rsidR="0033524F">
        <w:t>ds with a paper towel</w:t>
      </w:r>
      <w:r w:rsidR="00781CAD">
        <w:t>,</w:t>
      </w:r>
      <w:r w:rsidR="0033524F">
        <w:t xml:space="preserve"> DO NOT</w:t>
      </w:r>
      <w:r>
        <w:t xml:space="preserve"> dispose of the paper towel.</w:t>
      </w:r>
    </w:p>
    <w:p w14:paraId="4BD86D36" w14:textId="77777777" w:rsidR="0033524F" w:rsidRDefault="0033524F" w:rsidP="002C69C5">
      <w:pPr>
        <w:pStyle w:val="ActivityNumbers"/>
        <w:numPr>
          <w:ilvl w:val="0"/>
          <w:numId w:val="9"/>
        </w:numPr>
      </w:pPr>
      <w:r>
        <w:t xml:space="preserve">Develop a hypothesis determining which method will work best. Record your hypothesis in your </w:t>
      </w:r>
      <w:r w:rsidRPr="0033524F">
        <w:rPr>
          <w:rStyle w:val="Italic"/>
        </w:rPr>
        <w:t>Laboratory Notebook</w:t>
      </w:r>
      <w:r>
        <w:t>.</w:t>
      </w:r>
    </w:p>
    <w:p w14:paraId="48E29BD7" w14:textId="77777777" w:rsidR="0033524F" w:rsidRDefault="00266A04" w:rsidP="002C69C5">
      <w:pPr>
        <w:pStyle w:val="ActivityNumbers"/>
        <w:numPr>
          <w:ilvl w:val="0"/>
          <w:numId w:val="9"/>
        </w:numPr>
      </w:pPr>
      <w:r>
        <w:t>Wash hands following your assigned procedure.</w:t>
      </w:r>
    </w:p>
    <w:p w14:paraId="38815E2C" w14:textId="77777777" w:rsidR="002C69C5" w:rsidRDefault="002C69C5" w:rsidP="002C69C5">
      <w:pPr>
        <w:pStyle w:val="ActivityNumbers"/>
        <w:numPr>
          <w:ilvl w:val="0"/>
          <w:numId w:val="9"/>
        </w:numPr>
      </w:pPr>
      <w:r>
        <w:t>After each group is finished, your teacher will lower the classroom lights. Use the UV light to observe the “dirt and bacteria” that is still visible on your group</w:t>
      </w:r>
      <w:r w:rsidR="00872250">
        <w:t xml:space="preserve"> member</w:t>
      </w:r>
      <w:r>
        <w:t>’s hands and paper towels. Dispose of paper towels.</w:t>
      </w:r>
    </w:p>
    <w:p w14:paraId="56069A5F" w14:textId="77777777" w:rsidR="002C69C5" w:rsidRDefault="002C69C5" w:rsidP="002C69C5">
      <w:pPr>
        <w:pStyle w:val="ActivityNumbers"/>
        <w:numPr>
          <w:ilvl w:val="0"/>
          <w:numId w:val="9"/>
        </w:numPr>
      </w:pPr>
      <w:r>
        <w:t xml:space="preserve">Record the observations in your </w:t>
      </w:r>
      <w:r w:rsidRPr="00D45AF3">
        <w:rPr>
          <w:rStyle w:val="Italic"/>
        </w:rPr>
        <w:t>Laboratory Notebook</w:t>
      </w:r>
      <w:r>
        <w:t>. Write a short conclusion comparing the methods and state which method worked best.</w:t>
      </w:r>
      <w:r w:rsidR="00AE15B3">
        <w:t xml:space="preserve"> Was your hypothesis supported? Explain in your conclusion.</w:t>
      </w:r>
    </w:p>
    <w:p w14:paraId="565D06ED" w14:textId="77777777" w:rsidR="002C69C5" w:rsidRDefault="002C69C5" w:rsidP="002C69C5">
      <w:pPr>
        <w:pStyle w:val="ActivityNumbers"/>
        <w:numPr>
          <w:ilvl w:val="0"/>
          <w:numId w:val="9"/>
        </w:numPr>
      </w:pPr>
      <w:r>
        <w:t>Wash your hands thoroughly with soap and warm water. Dry hands well and dispose of paper towels.</w:t>
      </w:r>
    </w:p>
    <w:p w14:paraId="49DF98D3" w14:textId="77777777" w:rsidR="002C69C5" w:rsidRPr="00D75EDA" w:rsidRDefault="002C69C5" w:rsidP="002C69C5"/>
    <w:p w14:paraId="21F6B19E" w14:textId="77777777" w:rsidR="002C69C5" w:rsidRDefault="002C69C5" w:rsidP="002C69C5">
      <w:pPr>
        <w:pStyle w:val="ActivityBodyBold"/>
      </w:pPr>
      <w:r>
        <w:t>Part Two – Proper Workspace Sanitation</w:t>
      </w:r>
    </w:p>
    <w:p w14:paraId="1008C182" w14:textId="77777777" w:rsidR="002C69C5" w:rsidRDefault="002C69C5" w:rsidP="006F2348">
      <w:pPr>
        <w:pStyle w:val="ActivityNumbers"/>
        <w:numPr>
          <w:ilvl w:val="0"/>
          <w:numId w:val="14"/>
        </w:numPr>
      </w:pPr>
      <w:r>
        <w:t>Assign each group member one of the following tasks.</w:t>
      </w:r>
    </w:p>
    <w:p w14:paraId="3AF45A2A" w14:textId="77777777" w:rsidR="002C69C5" w:rsidRDefault="007C41EB" w:rsidP="002C69C5">
      <w:pPr>
        <w:pStyle w:val="Activitybullet"/>
      </w:pPr>
      <w:r>
        <w:t>One member will r</w:t>
      </w:r>
      <w:r w:rsidR="002C69C5">
        <w:t>ecord the steps the group takes to prepare the lettuce. As each member performs the assigned task, write systematic procedures of what he or she did.</w:t>
      </w:r>
    </w:p>
    <w:p w14:paraId="4B33D11A" w14:textId="77777777" w:rsidR="002C69C5" w:rsidRDefault="007C41EB" w:rsidP="002C69C5">
      <w:pPr>
        <w:pStyle w:val="Activitybullet"/>
      </w:pPr>
      <w:r>
        <w:t>One member will w</w:t>
      </w:r>
      <w:r w:rsidR="002C69C5">
        <w:t>ash the lettuce.</w:t>
      </w:r>
    </w:p>
    <w:p w14:paraId="1DE9B61A" w14:textId="77777777" w:rsidR="002C69C5" w:rsidRDefault="007C41EB" w:rsidP="002C69C5">
      <w:pPr>
        <w:pStyle w:val="Activitybullet"/>
      </w:pPr>
      <w:r>
        <w:t>One member will c</w:t>
      </w:r>
      <w:r w:rsidR="002C69C5">
        <w:t>ut the lettuce.</w:t>
      </w:r>
    </w:p>
    <w:p w14:paraId="29FBCD40" w14:textId="77777777" w:rsidR="002C69C5" w:rsidRDefault="007C41EB" w:rsidP="002C69C5">
      <w:pPr>
        <w:pStyle w:val="Activitybullet"/>
      </w:pPr>
      <w:r>
        <w:t>One member will transfer</w:t>
      </w:r>
      <w:r w:rsidR="002C69C5">
        <w:t xml:space="preserve"> the lettuce in</w:t>
      </w:r>
      <w:r>
        <w:t>to</w:t>
      </w:r>
      <w:r w:rsidR="002C69C5">
        <w:t xml:space="preserve"> the bowl.</w:t>
      </w:r>
    </w:p>
    <w:p w14:paraId="3BFDE6DE" w14:textId="77777777" w:rsidR="00DE6255" w:rsidRDefault="00DE6255" w:rsidP="002C69C5">
      <w:pPr>
        <w:pStyle w:val="ActivityNumbers"/>
      </w:pPr>
      <w:r>
        <w:t>Brainstorm within your group what the proper methods are for completing the assigned tasks.</w:t>
      </w:r>
    </w:p>
    <w:p w14:paraId="168EAB97" w14:textId="77777777" w:rsidR="00DE6255" w:rsidRDefault="00DE6255" w:rsidP="002C69C5">
      <w:pPr>
        <w:pStyle w:val="ActivityNumbers"/>
      </w:pPr>
      <w:r>
        <w:t>Perform assigned tasks in bulleted order.</w:t>
      </w:r>
    </w:p>
    <w:p w14:paraId="7A598AA1" w14:textId="77777777" w:rsidR="002C69C5" w:rsidRDefault="002C69C5" w:rsidP="002C69C5">
      <w:pPr>
        <w:pStyle w:val="ActivityNumbers"/>
      </w:pPr>
      <w:r>
        <w:t xml:space="preserve">After each group has prepared the lettuce, your teacher will lower the classroom lights. Use the UV light to observe the workspace including the lettuce. Record the observations in your </w:t>
      </w:r>
      <w:r w:rsidRPr="0042232F">
        <w:rPr>
          <w:rStyle w:val="Italic"/>
        </w:rPr>
        <w:t>Laboratory Notebook</w:t>
      </w:r>
      <w:r>
        <w:t>.</w:t>
      </w:r>
    </w:p>
    <w:p w14:paraId="58284D54" w14:textId="77777777" w:rsidR="002C69C5" w:rsidRDefault="002C69C5" w:rsidP="002C69C5">
      <w:pPr>
        <w:pStyle w:val="ActivityNumbers"/>
      </w:pPr>
      <w:r>
        <w:t xml:space="preserve">Discuss with your group </w:t>
      </w:r>
      <w:r w:rsidR="00DE6255">
        <w:t xml:space="preserve">possible </w:t>
      </w:r>
      <w:r>
        <w:t xml:space="preserve">changes that could have ensured better results. Record those changes in your </w:t>
      </w:r>
      <w:r w:rsidRPr="00A96A48">
        <w:rPr>
          <w:rStyle w:val="Italic"/>
        </w:rPr>
        <w:t>Laboratory Notebook</w:t>
      </w:r>
      <w:r>
        <w:t>.</w:t>
      </w:r>
    </w:p>
    <w:p w14:paraId="28CE3331" w14:textId="77777777" w:rsidR="002C69C5" w:rsidRDefault="0082706F" w:rsidP="002C69C5">
      <w:pPr>
        <w:pStyle w:val="ActivityNumbers"/>
      </w:pPr>
      <w:r>
        <w:t>Wet a clean</w:t>
      </w:r>
      <w:r w:rsidR="002C69C5">
        <w:t xml:space="preserve"> kitchen cloth with cold water. Clean the workspace and utensils with the kitchen cloth.</w:t>
      </w:r>
    </w:p>
    <w:p w14:paraId="098EB7BF" w14:textId="77777777" w:rsidR="002C69C5" w:rsidRDefault="002C69C5" w:rsidP="002C69C5">
      <w:pPr>
        <w:pStyle w:val="ActivityNumbers"/>
      </w:pPr>
      <w:r>
        <w:t xml:space="preserve">When each group has finished, your teacher will lower the classroom lights. Observe the area under a UV light. Record the observations in your </w:t>
      </w:r>
      <w:r w:rsidRPr="00A96A48">
        <w:rPr>
          <w:rStyle w:val="Italic"/>
        </w:rPr>
        <w:t>Laboratory Notebook</w:t>
      </w:r>
      <w:r>
        <w:t>.</w:t>
      </w:r>
    </w:p>
    <w:p w14:paraId="432BBECD" w14:textId="77777777" w:rsidR="002C69C5" w:rsidRDefault="0082706F" w:rsidP="002C69C5">
      <w:pPr>
        <w:pStyle w:val="ActivityNumbers"/>
      </w:pPr>
      <w:r>
        <w:t>Wet the</w:t>
      </w:r>
      <w:r w:rsidR="002C69C5">
        <w:t xml:space="preserve"> kitchen cloth with warm soapy water. Clean the workspace and utensils with the kitchen cloth.</w:t>
      </w:r>
    </w:p>
    <w:p w14:paraId="0043A2F5" w14:textId="77777777" w:rsidR="002C69C5" w:rsidRDefault="002C69C5" w:rsidP="002C69C5">
      <w:pPr>
        <w:pStyle w:val="ActivityNumbers"/>
      </w:pPr>
      <w:r>
        <w:t xml:space="preserve">When each group has finished, your teacher will lower the classroom lights. Observe the area under a UV light. Record the observations in your </w:t>
      </w:r>
      <w:r w:rsidRPr="00E02E6E">
        <w:rPr>
          <w:rStyle w:val="Italic"/>
        </w:rPr>
        <w:t>Laboratory Notebook</w:t>
      </w:r>
      <w:r>
        <w:t>.</w:t>
      </w:r>
    </w:p>
    <w:p w14:paraId="3DCF345F" w14:textId="77777777" w:rsidR="002C69C5" w:rsidRDefault="002C69C5" w:rsidP="002C69C5">
      <w:pPr>
        <w:pStyle w:val="ActivityNumbers"/>
      </w:pPr>
      <w:r>
        <w:t>Spray antibacterial kitchen cleaner on the workspace and wipe off with a paper towel.</w:t>
      </w:r>
    </w:p>
    <w:p w14:paraId="5118F029" w14:textId="77777777" w:rsidR="002C69C5" w:rsidRDefault="002C69C5" w:rsidP="002C69C5">
      <w:pPr>
        <w:pStyle w:val="ActivityNumbers"/>
      </w:pPr>
      <w:r>
        <w:t>When each group has finished, your teacher will lower the classroom lights. Observe the area under a UV light. Record the observation</w:t>
      </w:r>
      <w:r w:rsidR="0082706F">
        <w:t>s</w:t>
      </w:r>
      <w:r>
        <w:t xml:space="preserve"> in your </w:t>
      </w:r>
      <w:r w:rsidRPr="00E02E6E">
        <w:rPr>
          <w:rStyle w:val="Italic"/>
        </w:rPr>
        <w:t>Laboratory Notebook</w:t>
      </w:r>
      <w:r>
        <w:t>.</w:t>
      </w:r>
    </w:p>
    <w:p w14:paraId="44C24057" w14:textId="77777777" w:rsidR="002C69C5" w:rsidRDefault="002C69C5" w:rsidP="002C69C5">
      <w:pPr>
        <w:pStyle w:val="ActivityNumbers"/>
      </w:pPr>
      <w:r>
        <w:t xml:space="preserve">Compare the results and write a short conclusion in your </w:t>
      </w:r>
      <w:r w:rsidRPr="00A96A48">
        <w:rPr>
          <w:rStyle w:val="Italic"/>
        </w:rPr>
        <w:t>Laboratory Notebook</w:t>
      </w:r>
      <w:r>
        <w:rPr>
          <w:rStyle w:val="Italic"/>
        </w:rPr>
        <w:t>,</w:t>
      </w:r>
      <w:r>
        <w:t xml:space="preserve"> determining which method worked the best to clean your workspace.</w:t>
      </w:r>
    </w:p>
    <w:p w14:paraId="6B2B3593" w14:textId="77777777" w:rsidR="002C69C5" w:rsidRDefault="002C69C5" w:rsidP="002C69C5"/>
    <w:p w14:paraId="3E7CA4EC" w14:textId="77777777" w:rsidR="002C69C5" w:rsidRDefault="002C69C5" w:rsidP="002C69C5">
      <w:pPr>
        <w:pStyle w:val="ActivitySection"/>
      </w:pPr>
      <w:r>
        <w:t>Conclusion</w:t>
      </w:r>
    </w:p>
    <w:p w14:paraId="4ECFCDF8" w14:textId="77777777" w:rsidR="002C69C5" w:rsidRDefault="002C69C5" w:rsidP="002C69C5">
      <w:pPr>
        <w:pStyle w:val="ActivityNumbers"/>
        <w:numPr>
          <w:ilvl w:val="0"/>
          <w:numId w:val="13"/>
        </w:numPr>
      </w:pPr>
      <w:r>
        <w:t>Which method worked best for washing your hands? Explain.</w:t>
      </w:r>
    </w:p>
    <w:p w14:paraId="151D93F0" w14:textId="77777777" w:rsidR="002C69C5" w:rsidRDefault="002C69C5" w:rsidP="002C69C5">
      <w:pPr>
        <w:pStyle w:val="ActivityNumbers"/>
        <w:numPr>
          <w:ilvl w:val="0"/>
          <w:numId w:val="9"/>
        </w:numPr>
      </w:pPr>
      <w:r>
        <w:t>Which method worked best for cleaning your workspace? Explain.</w:t>
      </w:r>
    </w:p>
    <w:p w14:paraId="2AC126CB" w14:textId="77777777" w:rsidR="00210996" w:rsidRPr="002C5E76" w:rsidRDefault="002C69C5" w:rsidP="002C69C5">
      <w:pPr>
        <w:pStyle w:val="ActivityNumbers"/>
        <w:numPr>
          <w:ilvl w:val="0"/>
          <w:numId w:val="9"/>
        </w:numPr>
      </w:pPr>
      <w:r>
        <w:t>Why is it important to maintain a clean worksp</w:t>
      </w:r>
      <w:r w:rsidR="0082706F">
        <w:t>ace when working in food handling and preparation</w:t>
      </w:r>
      <w:r>
        <w:t>?</w:t>
      </w:r>
    </w:p>
    <w:sectPr w:rsidR="00210996" w:rsidRPr="002C5E76"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A4CF" w14:textId="77777777" w:rsidR="0066573F" w:rsidRDefault="0066573F">
      <w:r>
        <w:separator/>
      </w:r>
    </w:p>
  </w:endnote>
  <w:endnote w:type="continuationSeparator" w:id="0">
    <w:p w14:paraId="4C59F206" w14:textId="77777777" w:rsidR="0066573F" w:rsidRDefault="0066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9163B6" w:rsidRPr="007F0280" w14:paraId="4E9F45D3" w14:textId="77777777" w:rsidTr="009163B6">
      <w:tc>
        <w:tcPr>
          <w:tcW w:w="4968" w:type="dxa"/>
          <w:shd w:val="clear" w:color="auto" w:fill="F2F2F2"/>
        </w:tcPr>
        <w:p w14:paraId="4E7EB616" w14:textId="77777777" w:rsidR="009163B6" w:rsidRPr="003B0686" w:rsidRDefault="009163B6" w:rsidP="009163B6">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E1C4C12" w14:textId="77777777" w:rsidR="009163B6" w:rsidRDefault="009163B6" w:rsidP="009163B6">
          <w:pPr>
            <w:pStyle w:val="Footer"/>
          </w:pPr>
          <w:r>
            <w:t>FSS</w:t>
          </w:r>
          <w:r w:rsidRPr="003B0686">
            <w:t xml:space="preserve"> – Activity </w:t>
          </w:r>
          <w:r>
            <w:t>1.2.2 Clean for Safety</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940ACC">
            <w:rPr>
              <w:rStyle w:val="PageNumber"/>
              <w:rFonts w:cs="Arial"/>
              <w:noProof/>
              <w:szCs w:val="20"/>
            </w:rPr>
            <w:t>2</w:t>
          </w:r>
          <w:r w:rsidRPr="007F0280">
            <w:rPr>
              <w:rStyle w:val="PageNumber"/>
              <w:rFonts w:cs="Arial"/>
              <w:szCs w:val="20"/>
            </w:rPr>
            <w:fldChar w:fldCharType="end"/>
          </w:r>
        </w:p>
      </w:tc>
    </w:tr>
  </w:tbl>
  <w:p w14:paraId="32401C47" w14:textId="77777777" w:rsidR="009163B6" w:rsidRPr="007B7D40" w:rsidRDefault="009163B6">
    <w:pPr>
      <w:pStyle w:val="Footer"/>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4C6A5E" w:rsidRPr="007F0280" w14:paraId="797160DC" w14:textId="77777777" w:rsidTr="004E3AA7">
      <w:tc>
        <w:tcPr>
          <w:tcW w:w="4968" w:type="dxa"/>
          <w:shd w:val="clear" w:color="auto" w:fill="F2F2F2"/>
        </w:tcPr>
        <w:p w14:paraId="0F782A9A" w14:textId="77777777" w:rsidR="004C6A5E" w:rsidRPr="00E03370" w:rsidRDefault="004C6A5E" w:rsidP="004C6A5E">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10070C59" w14:textId="77777777" w:rsidR="004C6A5E" w:rsidRDefault="004C6A5E" w:rsidP="004C6A5E">
          <w:pPr>
            <w:pStyle w:val="Footer"/>
          </w:pPr>
          <w:r>
            <w:t>FSS</w:t>
          </w:r>
          <w:r w:rsidRPr="003B0686">
            <w:t xml:space="preserve"> – Activity </w:t>
          </w:r>
          <w:r>
            <w:t>1.2.2 Clean for Safety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940ACC">
            <w:rPr>
              <w:rStyle w:val="PageNumber"/>
              <w:rFonts w:cs="Arial"/>
              <w:noProof/>
              <w:szCs w:val="20"/>
            </w:rPr>
            <w:t>1</w:t>
          </w:r>
          <w:r w:rsidRPr="00E03370">
            <w:rPr>
              <w:rStyle w:val="PageNumber"/>
              <w:rFonts w:cs="Arial"/>
              <w:szCs w:val="20"/>
            </w:rPr>
            <w:fldChar w:fldCharType="end"/>
          </w:r>
        </w:p>
      </w:tc>
    </w:tr>
  </w:tbl>
  <w:p w14:paraId="5F587695" w14:textId="77777777" w:rsidR="004C6A5E" w:rsidRPr="004C6A5E" w:rsidRDefault="004C6A5E">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967AC" w14:textId="77777777" w:rsidR="0066573F" w:rsidRDefault="0066573F">
      <w:r>
        <w:separator/>
      </w:r>
    </w:p>
  </w:footnote>
  <w:footnote w:type="continuationSeparator" w:id="0">
    <w:p w14:paraId="64C9DB43" w14:textId="77777777" w:rsidR="0066573F" w:rsidRDefault="00665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C26F1" w14:textId="129DD2A9" w:rsidR="0082706F" w:rsidRDefault="004C6A5E"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5pt;height:11.55pt" o:bullet="t">
        <v:imagedata r:id="rId1" o:title="mso1DB"/>
      </v:shape>
    </w:pict>
  </w:numPicBullet>
  <w:numPicBullet w:numPicBulletId="1">
    <w:pict>
      <v:shape id="_x0000_i1034"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B69"/>
    <w:rsid w:val="00004D44"/>
    <w:rsid w:val="00023EF4"/>
    <w:rsid w:val="0006381D"/>
    <w:rsid w:val="000643C4"/>
    <w:rsid w:val="00095B65"/>
    <w:rsid w:val="000C04E3"/>
    <w:rsid w:val="000E30CE"/>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66A04"/>
    <w:rsid w:val="00270C46"/>
    <w:rsid w:val="00276DA5"/>
    <w:rsid w:val="00292340"/>
    <w:rsid w:val="002B0DD0"/>
    <w:rsid w:val="002C5E76"/>
    <w:rsid w:val="002C69C5"/>
    <w:rsid w:val="002E4407"/>
    <w:rsid w:val="002F2976"/>
    <w:rsid w:val="002F3C64"/>
    <w:rsid w:val="00311963"/>
    <w:rsid w:val="003310C6"/>
    <w:rsid w:val="0033524F"/>
    <w:rsid w:val="0034081A"/>
    <w:rsid w:val="00347810"/>
    <w:rsid w:val="00352B6E"/>
    <w:rsid w:val="003574C4"/>
    <w:rsid w:val="00395386"/>
    <w:rsid w:val="003A2FD6"/>
    <w:rsid w:val="003B0686"/>
    <w:rsid w:val="003E2BBD"/>
    <w:rsid w:val="00403D91"/>
    <w:rsid w:val="0041298F"/>
    <w:rsid w:val="0041647F"/>
    <w:rsid w:val="00417D10"/>
    <w:rsid w:val="0042007E"/>
    <w:rsid w:val="004434D0"/>
    <w:rsid w:val="0048295B"/>
    <w:rsid w:val="004A0483"/>
    <w:rsid w:val="004A44E1"/>
    <w:rsid w:val="004B1465"/>
    <w:rsid w:val="004B1A28"/>
    <w:rsid w:val="004C09EA"/>
    <w:rsid w:val="004C1D05"/>
    <w:rsid w:val="004C6A5E"/>
    <w:rsid w:val="004F3047"/>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6573F"/>
    <w:rsid w:val="006838B0"/>
    <w:rsid w:val="006A4101"/>
    <w:rsid w:val="006A4781"/>
    <w:rsid w:val="006C4146"/>
    <w:rsid w:val="006D10CA"/>
    <w:rsid w:val="006F2348"/>
    <w:rsid w:val="006F38A4"/>
    <w:rsid w:val="00703684"/>
    <w:rsid w:val="00715734"/>
    <w:rsid w:val="007338A2"/>
    <w:rsid w:val="00763431"/>
    <w:rsid w:val="0076778F"/>
    <w:rsid w:val="0077472E"/>
    <w:rsid w:val="00781CAD"/>
    <w:rsid w:val="007925F0"/>
    <w:rsid w:val="007A36E5"/>
    <w:rsid w:val="007A566D"/>
    <w:rsid w:val="007B7D40"/>
    <w:rsid w:val="007C2998"/>
    <w:rsid w:val="007C41EB"/>
    <w:rsid w:val="007E6D00"/>
    <w:rsid w:val="007F0280"/>
    <w:rsid w:val="0082706F"/>
    <w:rsid w:val="008321FB"/>
    <w:rsid w:val="00842458"/>
    <w:rsid w:val="008575ED"/>
    <w:rsid w:val="00864182"/>
    <w:rsid w:val="00872250"/>
    <w:rsid w:val="00875A5A"/>
    <w:rsid w:val="008955CE"/>
    <w:rsid w:val="008A3B43"/>
    <w:rsid w:val="008D1630"/>
    <w:rsid w:val="0090461E"/>
    <w:rsid w:val="00905BAB"/>
    <w:rsid w:val="00906F4E"/>
    <w:rsid w:val="009163B6"/>
    <w:rsid w:val="00940ACC"/>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E15B3"/>
    <w:rsid w:val="00AF47E6"/>
    <w:rsid w:val="00B032F1"/>
    <w:rsid w:val="00B05D83"/>
    <w:rsid w:val="00B21F75"/>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51D2"/>
    <w:rsid w:val="00DE6255"/>
    <w:rsid w:val="00E02AFD"/>
    <w:rsid w:val="00E03370"/>
    <w:rsid w:val="00E0723A"/>
    <w:rsid w:val="00E32BD1"/>
    <w:rsid w:val="00E33390"/>
    <w:rsid w:val="00E430F2"/>
    <w:rsid w:val="00E56BAB"/>
    <w:rsid w:val="00E65C9D"/>
    <w:rsid w:val="00E70B1A"/>
    <w:rsid w:val="00E71418"/>
    <w:rsid w:val="00E821B9"/>
    <w:rsid w:val="00E83AB6"/>
    <w:rsid w:val="00EE5805"/>
    <w:rsid w:val="00F01A9E"/>
    <w:rsid w:val="00F33160"/>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CA195"/>
  <w15:chartTrackingRefBased/>
  <w15:docId w15:val="{4E4C08B6-C044-4B1F-8820-BA0690FA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Template>
  <TotalTime>1</TotalTime>
  <Pages>2</Pages>
  <Words>864</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Activity 1.2.2 Clean for Safety</vt:lpstr>
    </vt:vector>
  </TitlesOfParts>
  <Manager>Dan Jansen</Manager>
  <Company>Curriculum for Agricultural Science Education</Company>
  <LinksUpToDate>false</LinksUpToDate>
  <CharactersWithSpaces>5169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1.2.2 Clean for Safety</dc:title>
  <dc:subject>FSS - Unit 1 - Lesson 1.2 Science, Safety, and Inquiry</dc:subject>
  <dc:creator>Chad Burkett;Leslie Fairchild</dc:creator>
  <cp:keywords/>
  <dc:description/>
  <cp:lastModifiedBy>Marlene Jansen</cp:lastModifiedBy>
  <cp:revision>3</cp:revision>
  <cp:lastPrinted>2014-03-03T20:17:00Z</cp:lastPrinted>
  <dcterms:created xsi:type="dcterms:W3CDTF">2015-06-20T17:51:00Z</dcterms:created>
  <dcterms:modified xsi:type="dcterms:W3CDTF">2015-08-26T18:50:00Z</dcterms:modified>
</cp:coreProperties>
</file>